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B53" w:rsidRPr="00AD7FD6" w:rsidRDefault="00AD7FD6">
      <w:r w:rsidRPr="00AD7FD6">
        <w:t>Handleiding aanvraag student assist</w:t>
      </w:r>
      <w:r w:rsidR="00C8684E">
        <w:t>e</w:t>
      </w:r>
      <w:r w:rsidRPr="00AD7FD6">
        <w:t>nt</w:t>
      </w:r>
    </w:p>
    <w:p w:rsidR="00AD7FD6" w:rsidRDefault="00AD7FD6">
      <w:r w:rsidRPr="00AD7FD6">
        <w:t>Een aanvraag voor student assistenten bij FlexDelft worden al</w:t>
      </w:r>
      <w:r>
        <w:t>leen door de TU Delft in behandeling genomen als de werkcolleges op de TU Delft plaats vinden.</w:t>
      </w:r>
    </w:p>
    <w:p w:rsidR="00AD7FD6" w:rsidRDefault="00AD7FD6">
      <w:r>
        <w:t>De aanvraag dient altijd voorafgaand aan de inzet plaats te vinden.</w:t>
      </w:r>
    </w:p>
    <w:p w:rsidR="00AD7FD6" w:rsidRDefault="00AD7FD6" w:rsidP="00AD7FD6">
      <w:pPr>
        <w:pStyle w:val="ListParagraph"/>
        <w:numPr>
          <w:ilvl w:val="0"/>
          <w:numId w:val="1"/>
        </w:numPr>
      </w:pPr>
      <w:r>
        <w:t>budget aanvraag bij de afdelingssecretaris – Mirjam Bierhuizen.</w:t>
      </w:r>
    </w:p>
    <w:p w:rsidR="00AD7FD6" w:rsidRDefault="00AD7FD6" w:rsidP="00AD7FD6">
      <w:pPr>
        <w:pStyle w:val="ListParagraph"/>
      </w:pPr>
      <w:hyperlink r:id="rId6" w:history="1">
        <w:r w:rsidRPr="001404D3">
          <w:rPr>
            <w:rStyle w:val="Hyperlink"/>
          </w:rPr>
          <w:t>m.bierhuizen@tudelft.nl</w:t>
        </w:r>
      </w:hyperlink>
    </w:p>
    <w:p w:rsidR="00AD7FD6" w:rsidRDefault="00AD7FD6" w:rsidP="00AD7FD6">
      <w:pPr>
        <w:pStyle w:val="ListParagraph"/>
        <w:numPr>
          <w:ilvl w:val="0"/>
          <w:numId w:val="2"/>
        </w:numPr>
      </w:pPr>
      <w:proofErr w:type="spellStart"/>
      <w:r>
        <w:t>vakcode</w:t>
      </w:r>
      <w:proofErr w:type="spellEnd"/>
    </w:p>
    <w:p w:rsidR="00AD7FD6" w:rsidRDefault="00AD7FD6" w:rsidP="00AD7FD6">
      <w:pPr>
        <w:pStyle w:val="ListParagraph"/>
        <w:numPr>
          <w:ilvl w:val="0"/>
          <w:numId w:val="2"/>
        </w:numPr>
      </w:pPr>
      <w:r>
        <w:t>omschrijving</w:t>
      </w:r>
    </w:p>
    <w:p w:rsidR="00AD7FD6" w:rsidRDefault="00AD7FD6" w:rsidP="00AD7FD6">
      <w:pPr>
        <w:pStyle w:val="ListParagraph"/>
        <w:numPr>
          <w:ilvl w:val="0"/>
          <w:numId w:val="2"/>
        </w:numPr>
      </w:pPr>
      <w:r>
        <w:t>maximaal aantal uren</w:t>
      </w:r>
    </w:p>
    <w:p w:rsidR="00AD7FD6" w:rsidRDefault="00AD7FD6" w:rsidP="00AD7FD6">
      <w:pPr>
        <w:pStyle w:val="ListParagraph"/>
        <w:numPr>
          <w:ilvl w:val="0"/>
          <w:numId w:val="2"/>
        </w:numPr>
      </w:pPr>
      <w:r>
        <w:t xml:space="preserve">inschaling SA </w:t>
      </w:r>
    </w:p>
    <w:p w:rsidR="00C8684E" w:rsidRDefault="00C8684E" w:rsidP="00C8684E">
      <w:pPr>
        <w:pStyle w:val="ListParagraph"/>
        <w:ind w:left="1080"/>
      </w:pPr>
    </w:p>
    <w:p w:rsidR="00AD7FD6" w:rsidRDefault="00AD7FD6" w:rsidP="00AD7FD6">
      <w:pPr>
        <w:pStyle w:val="ListParagraph"/>
        <w:numPr>
          <w:ilvl w:val="0"/>
          <w:numId w:val="1"/>
        </w:numPr>
      </w:pPr>
      <w:r>
        <w:t>Aanmelding  SA wordt uitgevoerd via het secretariaat KT/TM (</w:t>
      </w:r>
      <w:hyperlink r:id="rId7" w:history="1">
        <w:r w:rsidR="0026052D" w:rsidRPr="001404D3">
          <w:rPr>
            <w:rStyle w:val="Hyperlink"/>
          </w:rPr>
          <w:t>bachelor-kt@tudelf.nl</w:t>
        </w:r>
      </w:hyperlink>
    </w:p>
    <w:p w:rsidR="00AD7FD6" w:rsidRDefault="00AD7FD6" w:rsidP="00AD7FD6">
      <w:pPr>
        <w:pStyle w:val="ListParagraph"/>
      </w:pPr>
      <w:r>
        <w:t xml:space="preserve">of </w:t>
      </w:r>
      <w:hyperlink r:id="rId8" w:history="1">
        <w:r w:rsidR="0026052D" w:rsidRPr="001404D3">
          <w:rPr>
            <w:rStyle w:val="Hyperlink"/>
          </w:rPr>
          <w:t>master-tm@tudelft.nl</w:t>
        </w:r>
      </w:hyperlink>
      <w:r>
        <w:t xml:space="preserve"> onder vermelding van:</w:t>
      </w:r>
    </w:p>
    <w:p w:rsidR="00AD7FD6" w:rsidRDefault="00AD7FD6" w:rsidP="00AD7FD6">
      <w:pPr>
        <w:pStyle w:val="ListParagraph"/>
        <w:numPr>
          <w:ilvl w:val="0"/>
          <w:numId w:val="2"/>
        </w:numPr>
      </w:pPr>
      <w:r>
        <w:t>naam SA</w:t>
      </w:r>
    </w:p>
    <w:p w:rsidR="00AD7FD6" w:rsidRDefault="00AD7FD6" w:rsidP="00AD7FD6">
      <w:pPr>
        <w:pStyle w:val="ListParagraph"/>
        <w:numPr>
          <w:ilvl w:val="0"/>
          <w:numId w:val="2"/>
        </w:numPr>
      </w:pPr>
      <w:proofErr w:type="spellStart"/>
      <w:r>
        <w:t>vakcode</w:t>
      </w:r>
      <w:proofErr w:type="spellEnd"/>
    </w:p>
    <w:p w:rsidR="00AD7FD6" w:rsidRDefault="00AD7FD6" w:rsidP="00AD7FD6">
      <w:pPr>
        <w:pStyle w:val="ListParagraph"/>
        <w:numPr>
          <w:ilvl w:val="0"/>
          <w:numId w:val="2"/>
        </w:numPr>
      </w:pPr>
      <w:r>
        <w:t xml:space="preserve">omschrijving </w:t>
      </w:r>
    </w:p>
    <w:p w:rsidR="00AD7FD6" w:rsidRDefault="00AD7FD6" w:rsidP="00AD7FD6">
      <w:pPr>
        <w:pStyle w:val="ListParagraph"/>
        <w:numPr>
          <w:ilvl w:val="0"/>
          <w:numId w:val="2"/>
        </w:numPr>
      </w:pPr>
      <w:r>
        <w:t>maximaal aantal uren</w:t>
      </w:r>
    </w:p>
    <w:p w:rsidR="00AD7FD6" w:rsidRDefault="00AD7FD6" w:rsidP="00AD7FD6">
      <w:pPr>
        <w:pStyle w:val="ListParagraph"/>
        <w:numPr>
          <w:ilvl w:val="0"/>
          <w:numId w:val="2"/>
        </w:numPr>
      </w:pPr>
      <w:r>
        <w:t>inschaling SA</w:t>
      </w:r>
    </w:p>
    <w:p w:rsidR="00C8684E" w:rsidRDefault="00C8684E" w:rsidP="00C8684E">
      <w:pPr>
        <w:pStyle w:val="ListParagraph"/>
        <w:ind w:left="1080"/>
      </w:pPr>
    </w:p>
    <w:p w:rsidR="00AD7FD6" w:rsidRDefault="00C8684E" w:rsidP="00AD7FD6">
      <w:pPr>
        <w:pStyle w:val="ListParagraph"/>
        <w:numPr>
          <w:ilvl w:val="0"/>
          <w:numId w:val="1"/>
        </w:numPr>
      </w:pPr>
      <w:r>
        <w:t>Het secretariaat zorgt voor aanmelding van de SA bij FlexDelft.</w:t>
      </w:r>
    </w:p>
    <w:p w:rsidR="00C8684E" w:rsidRDefault="00C8684E" w:rsidP="00C8684E">
      <w:pPr>
        <w:pStyle w:val="ListParagraph"/>
      </w:pPr>
    </w:p>
    <w:p w:rsidR="00C8684E" w:rsidRDefault="00C8684E" w:rsidP="00AD7FD6">
      <w:pPr>
        <w:pStyle w:val="ListParagraph"/>
        <w:numPr>
          <w:ilvl w:val="0"/>
          <w:numId w:val="1"/>
        </w:numPr>
      </w:pPr>
      <w:r>
        <w:t>Na aanmelding neemt FlexDelft contact op met de SA m.b.t. de inschrijving</w:t>
      </w:r>
    </w:p>
    <w:p w:rsidR="00C8684E" w:rsidRDefault="00C8684E" w:rsidP="00C8684E">
      <w:pPr>
        <w:pStyle w:val="ListParagraph"/>
      </w:pPr>
    </w:p>
    <w:p w:rsidR="00C8684E" w:rsidRDefault="00C8684E" w:rsidP="00C8684E">
      <w:pPr>
        <w:pStyle w:val="ListParagraph"/>
      </w:pPr>
    </w:p>
    <w:p w:rsidR="00C8684E" w:rsidRDefault="0026052D" w:rsidP="00C8684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 w:val="0"/>
      </w:pPr>
      <w:r>
        <w:t xml:space="preserve">Overzicht </w:t>
      </w:r>
      <w:bookmarkStart w:id="0" w:name="_GoBack"/>
      <w:bookmarkEnd w:id="0"/>
      <w:r w:rsidR="00C8684E">
        <w:t xml:space="preserve">inschaling: </w:t>
      </w:r>
    </w:p>
    <w:p w:rsidR="00C8684E" w:rsidRPr="00C8684E" w:rsidRDefault="00C8684E" w:rsidP="00C8684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 w:val="0"/>
        <w:rPr>
          <w:lang w:val="en-GB"/>
        </w:rPr>
      </w:pPr>
      <w:r w:rsidRPr="00C8684E">
        <w:rPr>
          <w:lang w:val="en-GB"/>
        </w:rPr>
        <w:t xml:space="preserve">SA 2 (60-120 </w:t>
      </w:r>
      <w:proofErr w:type="spellStart"/>
      <w:r w:rsidRPr="00C8684E">
        <w:rPr>
          <w:lang w:val="en-GB"/>
        </w:rPr>
        <w:t>ects</w:t>
      </w:r>
      <w:proofErr w:type="spellEnd"/>
      <w:r w:rsidRPr="00C8684E">
        <w:rPr>
          <w:lang w:val="en-GB"/>
        </w:rPr>
        <w:t xml:space="preserve">) </w:t>
      </w:r>
    </w:p>
    <w:p w:rsidR="00C8684E" w:rsidRPr="00C8684E" w:rsidRDefault="00C8684E" w:rsidP="00C8684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 w:val="0"/>
        <w:rPr>
          <w:lang w:val="en-GB"/>
        </w:rPr>
      </w:pPr>
      <w:r w:rsidRPr="00C8684E">
        <w:rPr>
          <w:lang w:val="en-GB"/>
        </w:rPr>
        <w:t xml:space="preserve">SA3 (120-180 </w:t>
      </w:r>
      <w:proofErr w:type="spellStart"/>
      <w:r w:rsidRPr="00C8684E">
        <w:rPr>
          <w:lang w:val="en-GB"/>
        </w:rPr>
        <w:t>ects</w:t>
      </w:r>
      <w:proofErr w:type="spellEnd"/>
      <w:r w:rsidRPr="00C8684E">
        <w:rPr>
          <w:lang w:val="en-GB"/>
        </w:rPr>
        <w:t xml:space="preserve">) </w:t>
      </w:r>
    </w:p>
    <w:p w:rsidR="00C8684E" w:rsidRPr="00C8684E" w:rsidRDefault="00C8684E" w:rsidP="00C8684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 w:val="0"/>
        <w:rPr>
          <w:lang w:val="en-GB"/>
        </w:rPr>
      </w:pPr>
      <w:r w:rsidRPr="00C8684E">
        <w:rPr>
          <w:lang w:val="en-GB"/>
        </w:rPr>
        <w:t>SA4 (master student)</w:t>
      </w:r>
    </w:p>
    <w:p w:rsidR="00AD7FD6" w:rsidRPr="00C8684E" w:rsidRDefault="00AD7FD6" w:rsidP="00AD7FD6">
      <w:pPr>
        <w:rPr>
          <w:lang w:val="en-GB"/>
        </w:rPr>
      </w:pPr>
    </w:p>
    <w:sectPr w:rsidR="00AD7FD6" w:rsidRPr="00C86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86176"/>
    <w:multiLevelType w:val="hybridMultilevel"/>
    <w:tmpl w:val="BDC83CD0"/>
    <w:lvl w:ilvl="0" w:tplc="26B8B8D8">
      <w:start w:val="1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67774C9"/>
    <w:multiLevelType w:val="hybridMultilevel"/>
    <w:tmpl w:val="0DB6615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3568B3"/>
    <w:multiLevelType w:val="hybridMultilevel"/>
    <w:tmpl w:val="1938F14A"/>
    <w:lvl w:ilvl="0" w:tplc="F302345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FD6"/>
    <w:rsid w:val="00241B53"/>
    <w:rsid w:val="0026052D"/>
    <w:rsid w:val="006D1A86"/>
    <w:rsid w:val="00AD7FD6"/>
    <w:rsid w:val="00B8275A"/>
    <w:rsid w:val="00C8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F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7F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F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7F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ter-tm@tudelft.nl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hyperlink" Target="mailto:bachelor-kt@tudelf.nl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bierhuizen@tudelft.nl" TargetMode="Externa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F100CADDF0A49A21796AA20FECD23" ma:contentTypeVersion="11" ma:contentTypeDescription="Create a new document." ma:contentTypeScope="" ma:versionID="7b9a59714e347fa55450241b1a968602">
  <xsd:schema xmlns:xsd="http://www.w3.org/2001/XMLSchema" xmlns:xs="http://www.w3.org/2001/XMLSchema" xmlns:p="http://schemas.microsoft.com/office/2006/metadata/properties" xmlns:ns2="685844f3-484d-46a5-8d5d-b7eef178248f" targetNamespace="http://schemas.microsoft.com/office/2006/metadata/properties" ma:root="true" ma:fieldsID="fecbd916d94c78a7a22b2b7a808020e1" ns2:_="">
    <xsd:import namespace="685844f3-484d-46a5-8d5d-b7eef178248f"/>
    <xsd:element name="properties">
      <xsd:complexType>
        <xsd:sequence>
          <xsd:element name="documentManagement">
            <xsd:complexType>
              <xsd:all>
                <xsd:element ref="ns2:Categorie" minOccurs="0"/>
                <xsd:element ref="ns2:Status_x0020_document"/>
                <xsd:element ref="ns2:Studie" minOccurs="0"/>
                <xsd:element ref="ns2:Studiejaar"/>
                <xsd:element ref="ns2:KTTM-Tracks" minOccurs="0"/>
                <xsd:element ref="ns2:Coursecod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844f3-484d-46a5-8d5d-b7eef178248f" elementFormDefault="qualified">
    <xsd:import namespace="http://schemas.microsoft.com/office/2006/documentManagement/types"/>
    <xsd:import namespace="http://schemas.microsoft.com/office/infopath/2007/PartnerControls"/>
    <xsd:element name="Categorie" ma:index="8" nillable="true" ma:displayName="Document Category" ma:internalName="Categor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- Manuals"/>
                    <xsd:enumeration value="All - not defined"/>
                    <xsd:enumeration value="All - Process description"/>
                    <xsd:enumeration value="Confidential - Finance"/>
                    <xsd:enumeration value="Confidential - Staff"/>
                    <xsd:enumeration value="Education - BSc courses"/>
                    <xsd:enumeration value="Education - MSc courses"/>
                    <xsd:enumeration value="Education - Quality assurance / reports"/>
                    <xsd:enumeration value="Organisation - Accreditation &amp; visitation"/>
                    <xsd:enumeration value="Organisation - Facilities"/>
                    <xsd:enumeration value="Organisation - Projects"/>
                    <xsd:enumeration value="Organisation - Scheduling"/>
                    <xsd:enumeration value="Organisation - Structure"/>
                    <xsd:enumeration value="Organisation - Student related"/>
                    <xsd:enumeration value="Policy – Education"/>
                    <xsd:enumeration value="Policy - Education regulations"/>
                    <xsd:enumeration value="Policy - Institution and educational programmes"/>
                  </xsd:restriction>
                </xsd:simpleType>
              </xsd:element>
            </xsd:sequence>
          </xsd:extension>
        </xsd:complexContent>
      </xsd:complexType>
    </xsd:element>
    <xsd:element name="Status_x0020_document" ma:index="9" ma:displayName="Status document" ma:format="RadioButtons" ma:internalName="Status_x0020_document">
      <xsd:simpleType>
        <xsd:restriction base="dms:Choice">
          <xsd:enumeration value="Draft"/>
          <xsd:enumeration value="Final version"/>
          <xsd:enumeration value="Template"/>
        </xsd:restriction>
      </xsd:simpleType>
    </xsd:element>
    <xsd:element name="Studie" ma:index="10" nillable="true" ma:displayName="Education Programme" ma:internalName="Stud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BSc"/>
                    <xsd:enumeration value="MSc"/>
                  </xsd:restriction>
                </xsd:simpleType>
              </xsd:element>
            </xsd:sequence>
          </xsd:extension>
        </xsd:complexContent>
      </xsd:complexType>
    </xsd:element>
    <xsd:element name="Studiejaar" ma:index="11" ma:displayName="Academic year" ma:format="RadioButtons" ma:internalName="Studiejaar">
      <xsd:simpleType>
        <xsd:restriction base="dms:Choice">
          <xsd:enumeration value="2014-15"/>
          <xsd:enumeration value="2015-16"/>
          <xsd:enumeration value="2016-17"/>
          <xsd:enumeration value="2017-18"/>
          <xsd:enumeration value="2018-19"/>
          <xsd:enumeration value="2019-20"/>
          <xsd:enumeration value="2020-21"/>
          <xsd:enumeration value="2021-22"/>
          <xsd:enumeration value="n.a."/>
        </xsd:restriction>
      </xsd:simpleType>
    </xsd:element>
    <xsd:element name="KTTM-Tracks" ma:index="12" nillable="true" ma:displayName="Track" ma:format="Dropdown" ma:internalName="KTTM_x002d_Tracks">
      <xsd:simpleType>
        <xsd:restriction base="dms:Choice">
          <xsd:enumeration value="I&amp;I"/>
          <xsd:enumeration value="S&amp;S"/>
        </xsd:restriction>
      </xsd:simpleType>
    </xsd:element>
    <xsd:element name="Coursecodes" ma:index="13" nillable="true" ma:displayName="Coursecodes" ma:internalName="Coursecod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KT1101"/>
                    <xsd:enumeration value="KT1000WI"/>
                    <xsd:enumeration value="KT1301"/>
                    <xsd:enumeration value="KT1401"/>
                    <xsd:enumeration value="KT1501"/>
                    <xsd:enumeration value="KT1601"/>
                    <xsd:enumeration value="KT1701"/>
                    <xsd:enumeration value="KT1801"/>
                    <xsd:enumeration value="KT1901"/>
                    <xsd:enumeration value="KT1951"/>
                    <xsd:enumeration value="KT2101"/>
                    <xsd:enumeration value="KT2201"/>
                    <xsd:enumeration value="KT2301"/>
                    <xsd:enumeration value="KT2401"/>
                    <xsd:enumeration value="KT2501"/>
                    <xsd:enumeration value="KT2601"/>
                    <xsd:enumeration value="KT2700"/>
                    <xsd:enumeration value="KT2751"/>
                    <xsd:enumeration value="KT2801"/>
                    <xsd:enumeration value="KT2851"/>
                    <xsd:enumeration value="KT2901"/>
                    <xsd:enumeration value="KT2951"/>
                    <xsd:enumeration value="Minor"/>
                    <xsd:enumeration value="KT3301"/>
                    <xsd:enumeration value="KT3401"/>
                    <xsd:enumeration value="KT3501"/>
                    <xsd:enumeration value="KT3601"/>
                    <xsd:enumeration value="KT3701"/>
                    <xsd:enumeration value="KT3800"/>
                    <xsd:enumeration value="KT3900"/>
                    <xsd:enumeration value="KT3950"/>
                    <xsd:enumeration value="TM12001"/>
                    <xsd:enumeration value="TM12002"/>
                    <xsd:enumeration value="TM12003"/>
                    <xsd:enumeration value="TM12004"/>
                    <xsd:enumeration value="TM12005"/>
                    <xsd:enumeration value="TM12006"/>
                    <xsd:enumeration value="TM12007"/>
                    <xsd:enumeration value="TM11001"/>
                    <xsd:enumeration value="TM11002"/>
                    <xsd:enumeration value="TM11003"/>
                    <xsd:enumeration value="TM11004"/>
                    <xsd:enumeration value="TM11005"/>
                    <xsd:enumeration value="TM11006"/>
                    <xsd:enumeration value="TM11007"/>
                    <xsd:enumeration value="TM11008"/>
                    <xsd:enumeration value="TM10001"/>
                    <xsd:enumeration value="TM10002"/>
                    <xsd:enumeration value="TM10003"/>
                    <xsd:enumeration value="TM10004"/>
                    <xsd:enumeration value="TM10005"/>
                    <xsd:enumeration value="TM10006"/>
                    <xsd:enumeration value="TM20001"/>
                    <xsd:enumeration value="TM20002"/>
                    <xsd:enumeration value="TM20003"/>
                    <xsd:enumeration value="TM20004"/>
                    <xsd:enumeration value="TM20005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document xmlns="685844f3-484d-46a5-8d5d-b7eef178248f">Draft</Status_x0020_document>
    <Coursecodes xmlns="685844f3-484d-46a5-8d5d-b7eef178248f">
      <Value>n.a.</Value>
    </Coursecodes>
    <Categorie xmlns="685844f3-484d-46a5-8d5d-b7eef178248f">
      <Value>All - Manuals</Value>
    </Categorie>
    <Studiejaar xmlns="685844f3-484d-46a5-8d5d-b7eef178248f">n.a.</Studiejaar>
    <KTTM-Tracks xmlns="685844f3-484d-46a5-8d5d-b7eef178248f" xsi:nil="true"/>
    <Studie xmlns="685844f3-484d-46a5-8d5d-b7eef178248f">
      <Value>BSc</Value>
      <Value>MSc</Value>
    </Studie>
  </documentManagement>
</p:properties>
</file>

<file path=customXml/itemProps1.xml><?xml version="1.0" encoding="utf-8"?>
<ds:datastoreItem xmlns:ds="http://schemas.openxmlformats.org/officeDocument/2006/customXml" ds:itemID="{4E0D7B6C-A246-4B6D-88F5-7A20BEA67046}"/>
</file>

<file path=customXml/itemProps2.xml><?xml version="1.0" encoding="utf-8"?>
<ds:datastoreItem xmlns:ds="http://schemas.openxmlformats.org/officeDocument/2006/customXml" ds:itemID="{64C78427-F475-4B3E-9318-944BF67B9D98}"/>
</file>

<file path=customXml/itemProps3.xml><?xml version="1.0" encoding="utf-8"?>
<ds:datastoreItem xmlns:ds="http://schemas.openxmlformats.org/officeDocument/2006/customXml" ds:itemID="{18A32E2F-A1A7-4B07-916E-9E4E4187AE82}"/>
</file>

<file path=docProps/app.xml><?xml version="1.0" encoding="utf-8"?>
<Properties xmlns="http://schemas.openxmlformats.org/officeDocument/2006/extended-properties" xmlns:vt="http://schemas.openxmlformats.org/officeDocument/2006/docPropsVTypes">
  <Template>9FC9C08C</Template>
  <TotalTime>38</TotalTime>
  <Pages>1</Pages>
  <Words>148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 Delft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Handleiding - Aanvraag Student Assistent</dc:title>
  <dc:creator>Sindy Rijnvis</dc:creator>
  <cp:lastModifiedBy>Sindy Rijnvis</cp:lastModifiedBy>
  <cp:revision>1</cp:revision>
  <dcterms:created xsi:type="dcterms:W3CDTF">2018-03-02T08:41:00Z</dcterms:created>
  <dcterms:modified xsi:type="dcterms:W3CDTF">2018-03-02T09:19:00Z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0x010100436F100CADDF0A49A21796AA20FECD23</vt:lpwstr>
  </property>
</Properties>
</file>